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6EC2AA6E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8A4795" w:rsidRPr="008A4795">
        <w:rPr>
          <w:color w:val="000000"/>
          <w:szCs w:val="24"/>
          <w:lang w:eastAsia="en-GB"/>
        </w:rPr>
        <w:t>R4-2313785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35469DE0" w14:textId="77777777" w:rsidR="00A96DD3" w:rsidRPr="00A45A6C" w:rsidRDefault="00A96DD3" w:rsidP="00A96DD3">
      <w:pPr>
        <w:pStyle w:val="CH"/>
        <w:ind w:left="2250" w:hanging="2250"/>
        <w:rPr>
          <w:b w:val="0"/>
          <w:lang w:val="en-US"/>
        </w:rPr>
      </w:pPr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 Vodafone, China Telecom, AT&amp;T, Or</w:t>
      </w:r>
      <w:r>
        <w:rPr>
          <w:lang w:val="en-US"/>
        </w:rPr>
        <w:t xml:space="preserve">ange, </w:t>
      </w:r>
      <w:r w:rsidRPr="00A45A6C">
        <w:rPr>
          <w:lang w:val="en-US"/>
        </w:rPr>
        <w:t>Deutsche Telekom</w:t>
      </w:r>
      <w:r>
        <w:rPr>
          <w:lang w:val="en-US"/>
        </w:rPr>
        <w:t xml:space="preserve">, </w:t>
      </w:r>
      <w:r w:rsidRPr="00A45A6C">
        <w:rPr>
          <w:lang w:val="en-US"/>
        </w:rPr>
        <w:t>T-Mobile USA</w:t>
      </w:r>
    </w:p>
    <w:p w14:paraId="0D2061A1" w14:textId="78877EE3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797A03">
        <w:t xml:space="preserve">Improvement of </w:t>
      </w:r>
      <w:r w:rsidR="008C022D" w:rsidRPr="008C022D">
        <w:t>the working procedure for TRP TRS Performance Test Campaign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26C77ECB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A proper working procedure addressing </w:t>
      </w:r>
      <w:r w:rsidR="00B3332F">
        <w:rPr>
          <w:lang w:val="en-US"/>
        </w:rPr>
        <w:t xml:space="preserve">the AC </w:t>
      </w:r>
      <w:r w:rsidR="00F414C8">
        <w:rPr>
          <w:lang w:val="en-US"/>
        </w:rPr>
        <w:t xml:space="preserve">laboratories alignment campaign and </w:t>
      </w:r>
      <w:r w:rsidR="00242670">
        <w:rPr>
          <w:lang w:val="en-US"/>
        </w:rPr>
        <w:t xml:space="preserve">the </w:t>
      </w:r>
      <w:r w:rsidR="00F414C8" w:rsidRPr="00F414C8">
        <w:rPr>
          <w:lang w:val="en-US"/>
        </w:rPr>
        <w:t xml:space="preserve">TRP TRS </w:t>
      </w:r>
      <w:r w:rsidR="00F414C8">
        <w:rPr>
          <w:lang w:val="en-US"/>
        </w:rPr>
        <w:t>p</w:t>
      </w:r>
      <w:r w:rsidR="00F414C8" w:rsidRPr="00F414C8">
        <w:rPr>
          <w:lang w:val="en-US"/>
        </w:rPr>
        <w:t xml:space="preserve">erformance </w:t>
      </w:r>
      <w:r w:rsidR="00F414C8">
        <w:rPr>
          <w:lang w:val="en-US"/>
        </w:rPr>
        <w:t>t</w:t>
      </w:r>
      <w:r w:rsidR="00F414C8" w:rsidRPr="00F414C8">
        <w:rPr>
          <w:lang w:val="en-US"/>
        </w:rPr>
        <w:t xml:space="preserve">est </w:t>
      </w:r>
      <w:r w:rsidR="00F414C8">
        <w:rPr>
          <w:lang w:val="en-US"/>
        </w:rPr>
        <w:t>c</w:t>
      </w:r>
      <w:r w:rsidR="00F414C8" w:rsidRPr="00F414C8">
        <w:rPr>
          <w:lang w:val="en-US"/>
        </w:rPr>
        <w:t>ampaign</w:t>
      </w:r>
      <w:r w:rsidR="00F414C8">
        <w:rPr>
          <w:lang w:val="en-US"/>
        </w:rPr>
        <w:t xml:space="preserve"> was defined during RAN4#106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_Ref129206340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[3]</w:t>
      </w:r>
      <w:r w:rsidR="004B21E7">
        <w:rPr>
          <w:lang w:val="en-US"/>
        </w:rPr>
        <w:fldChar w:fldCharType="end"/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and </w:t>
      </w:r>
      <w:r w:rsidR="004B21E7">
        <w:rPr>
          <w:lang w:val="en-US"/>
        </w:rPr>
        <w:t>updated</w:t>
      </w:r>
      <w:r w:rsidR="00F414C8">
        <w:rPr>
          <w:lang w:val="en-US"/>
        </w:rPr>
        <w:t xml:space="preserve"> during RAN4#106bis-e</w:t>
      </w:r>
      <w:r w:rsidR="004B21E7">
        <w:rPr>
          <w:lang w:val="en-US"/>
        </w:rPr>
        <w:t xml:space="preserve">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_Ref142480188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[4]</w:t>
      </w:r>
      <w:r w:rsidR="004B21E7">
        <w:rPr>
          <w:lang w:val="en-US"/>
        </w:rPr>
        <w:fldChar w:fldCharType="end"/>
      </w:r>
      <w:r w:rsidR="00F414C8">
        <w:rPr>
          <w:lang w:val="en-US"/>
        </w:rPr>
        <w:t>.</w:t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 xml:space="preserve">proposes an update of the working procedure </w:t>
      </w:r>
      <w:r w:rsidR="001D6E3F" w:rsidRPr="001D6E3F">
        <w:rPr>
          <w:lang w:val="en-US"/>
        </w:rPr>
        <w:t xml:space="preserve">for TRP TRS </w:t>
      </w:r>
      <w:r w:rsidR="001D6E3F">
        <w:rPr>
          <w:lang w:val="en-US"/>
        </w:rPr>
        <w:t>p</w:t>
      </w:r>
      <w:r w:rsidR="001D6E3F" w:rsidRPr="001D6E3F">
        <w:rPr>
          <w:lang w:val="en-US"/>
        </w:rPr>
        <w:t xml:space="preserve">erformance </w:t>
      </w:r>
      <w:r w:rsidR="001D6E3F">
        <w:rPr>
          <w:lang w:val="en-US"/>
        </w:rPr>
        <w:t>t</w:t>
      </w:r>
      <w:r w:rsidR="001D6E3F" w:rsidRPr="001D6E3F">
        <w:rPr>
          <w:lang w:val="en-US"/>
        </w:rPr>
        <w:t xml:space="preserve">est </w:t>
      </w:r>
      <w:r w:rsidR="001D6E3F">
        <w:rPr>
          <w:lang w:val="en-US"/>
        </w:rPr>
        <w:t>c</w:t>
      </w:r>
      <w:r w:rsidR="001D6E3F" w:rsidRPr="001D6E3F">
        <w:rPr>
          <w:lang w:val="en-US"/>
        </w:rPr>
        <w:t>ampaign</w:t>
      </w:r>
      <w:r w:rsidR="004B21E7">
        <w:rPr>
          <w:lang w:val="en-US"/>
        </w:rPr>
        <w:t xml:space="preserve"> aiming at its improvement.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2F13158F" w14:textId="5FB78642" w:rsidR="008B23B1" w:rsidRPr="000354C8" w:rsidRDefault="008B23B1" w:rsidP="008B23B1">
      <w:pPr>
        <w:pStyle w:val="Titolo2"/>
        <w:ind w:left="567" w:hanging="567"/>
      </w:pPr>
      <w:r>
        <w:t>2.1</w:t>
      </w:r>
      <w:r>
        <w:tab/>
        <w:t>Devices provisioning</w:t>
      </w:r>
    </w:p>
    <w:p w14:paraId="62553B87" w14:textId="77777777" w:rsidR="008B23B1" w:rsidRDefault="008B23B1" w:rsidP="008B23B1">
      <w:pPr>
        <w:jc w:val="both"/>
        <w:rPr>
          <w:lang w:val="en-US"/>
        </w:rPr>
      </w:pPr>
      <w:r>
        <w:t xml:space="preserve">Based on the working procedure related to the </w:t>
      </w:r>
      <w:r w:rsidRPr="00E3306E">
        <w:t xml:space="preserve">TRP TRS </w:t>
      </w:r>
      <w:r>
        <w:t>p</w:t>
      </w:r>
      <w:r w:rsidRPr="00E3306E">
        <w:t xml:space="preserve">erformance </w:t>
      </w:r>
      <w:r>
        <w:t>t</w:t>
      </w:r>
      <w:r w:rsidRPr="00E3306E">
        <w:t xml:space="preserve">est </w:t>
      </w:r>
      <w:r>
        <w:t>c</w:t>
      </w:r>
      <w:r w:rsidRPr="00E3306E">
        <w:t>ampaign</w:t>
      </w:r>
      <w:r>
        <w:t xml:space="preserve"> reported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the following observation can be made:</w:t>
      </w:r>
    </w:p>
    <w:p w14:paraId="0A625034" w14:textId="77777777" w:rsidR="008B23B1" w:rsidRDefault="008B23B1" w:rsidP="008B23B1">
      <w:pPr>
        <w:jc w:val="both"/>
        <w:rPr>
          <w:lang w:val="en-US"/>
        </w:rPr>
      </w:pPr>
    </w:p>
    <w:p w14:paraId="0A2EDFA7" w14:textId="2CF67A6F" w:rsidR="008B23B1" w:rsidRPr="005A0BF1" w:rsidRDefault="008B23B1" w:rsidP="008B23B1">
      <w:pPr>
        <w:jc w:val="both"/>
        <w:rPr>
          <w:b/>
          <w:bCs/>
          <w:i/>
          <w:iCs/>
          <w:lang w:val="en-US"/>
        </w:rPr>
      </w:pPr>
      <w:r w:rsidRPr="005A0BF1">
        <w:rPr>
          <w:b/>
          <w:bCs/>
          <w:i/>
          <w:iCs/>
          <w:lang w:val="en-US"/>
        </w:rPr>
        <w:t>Observation 1: The current working procedure does not specify how the devices are provided to the laboratories to perform the measurement campaign</w:t>
      </w:r>
      <w:r w:rsidR="005A0BF1">
        <w:rPr>
          <w:b/>
          <w:bCs/>
          <w:i/>
          <w:iCs/>
          <w:lang w:val="en-US"/>
        </w:rPr>
        <w:t>. The current understanding is that laboratories directly select the devices</w:t>
      </w:r>
    </w:p>
    <w:p w14:paraId="35366855" w14:textId="77777777" w:rsidR="008B23B1" w:rsidRDefault="008B23B1" w:rsidP="008B23B1">
      <w:pPr>
        <w:jc w:val="both"/>
        <w:rPr>
          <w:lang w:val="en-US"/>
        </w:rPr>
      </w:pPr>
    </w:p>
    <w:p w14:paraId="389661D8" w14:textId="4747ED82" w:rsidR="008B23B1" w:rsidRPr="00DC64EC" w:rsidRDefault="00CF477E" w:rsidP="005A0BF1">
      <w:pPr>
        <w:jc w:val="both"/>
        <w:rPr>
          <w:rFonts w:eastAsia="SimSun"/>
          <w:szCs w:val="24"/>
          <w:highlight w:val="yellow"/>
        </w:rPr>
      </w:pPr>
      <w:r>
        <w:t>In addition, at</w:t>
      </w:r>
      <w:r w:rsidR="008B23B1">
        <w:t xml:space="preserve"> RAN4#107 some </w:t>
      </w:r>
      <w:r>
        <w:t>agreements</w:t>
      </w:r>
      <w:r w:rsidR="008B23B1">
        <w:t xml:space="preserve"> to progress on the activity were </w:t>
      </w:r>
      <w:r>
        <w:t>reached</w:t>
      </w:r>
      <w:r w:rsidR="008B23B1">
        <w:t xml:space="preserve"> in </w:t>
      </w:r>
      <w:r w:rsidR="008B23B1">
        <w:fldChar w:fldCharType="begin"/>
      </w:r>
      <w:r w:rsidR="008B23B1">
        <w:instrText xml:space="preserve"> REF _Ref142480817 \r \h </w:instrText>
      </w:r>
      <w:r w:rsidR="008B23B1">
        <w:fldChar w:fldCharType="separate"/>
      </w:r>
      <w:r w:rsidR="008B23B1">
        <w:t>[5]</w:t>
      </w:r>
      <w:r w:rsidR="008B23B1">
        <w:fldChar w:fldCharType="end"/>
      </w:r>
      <w:r w:rsidR="008B23B1">
        <w:t xml:space="preserve"> (relevant text highlighted in yellow):</w:t>
      </w:r>
    </w:p>
    <w:p w14:paraId="7C345CF4" w14:textId="77777777" w:rsidR="008B23B1" w:rsidRDefault="008B23B1" w:rsidP="008B23B1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1CE2B3" wp14:editId="5931E210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89E2A" id="Rettangolo 10" o:spid="_x0000_s1026" style="position:absolute;margin-left:427.3pt;margin-top:8.75pt;width:478.5pt;height:1in;z-index:25167872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7FDEF366" w14:textId="77777777" w:rsidR="008B23B1" w:rsidRPr="00B7176A" w:rsidRDefault="008B23B1" w:rsidP="008B23B1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272C8C83" w14:textId="77777777" w:rsidR="008B23B1" w:rsidRPr="00B7176A" w:rsidRDefault="008B23B1" w:rsidP="008B23B1">
      <w:r w:rsidRPr="00B7176A">
        <w:t>Agreements:</w:t>
      </w:r>
    </w:p>
    <w:p w14:paraId="73174C30" w14:textId="77777777" w:rsidR="008B23B1" w:rsidRPr="00B7176A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B7176A">
        <w:t xml:space="preserve">RAN4 further discuss how to </w:t>
      </w:r>
      <w:proofErr w:type="gramStart"/>
      <w:r w:rsidRPr="00B7176A">
        <w:t>disclosed</w:t>
      </w:r>
      <w:proofErr w:type="gramEnd"/>
      <w:r w:rsidRPr="00B7176A">
        <w:t xml:space="preserve"> UE information (and thresholds) for Rel-18 TRP TRS requirement work</w:t>
      </w:r>
    </w:p>
    <w:p w14:paraId="5FD2BC08" w14:textId="77777777" w:rsidR="008B23B1" w:rsidRPr="00B7176A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5D30A1">
        <w:rPr>
          <w:highlight w:val="yellow"/>
        </w:rPr>
        <w:t xml:space="preserve">Encourage operator test labs to join </w:t>
      </w:r>
      <w:r w:rsidRPr="00E026C3">
        <w:t>Rel-18 AC lab alignment activity</w:t>
      </w:r>
      <w:r w:rsidRPr="00B7176A">
        <w:t xml:space="preserve"> and </w:t>
      </w:r>
      <w:r w:rsidRPr="005D30A1">
        <w:rPr>
          <w:highlight w:val="yellow"/>
        </w:rPr>
        <w:t>performance measurement campaign</w:t>
      </w:r>
    </w:p>
    <w:p w14:paraId="32845CA5" w14:textId="77777777" w:rsidR="008B23B1" w:rsidRDefault="008B23B1" w:rsidP="008B23B1">
      <w:pPr>
        <w:jc w:val="both"/>
      </w:pPr>
    </w:p>
    <w:p w14:paraId="1AE2E256" w14:textId="77777777" w:rsidR="008B23B1" w:rsidRDefault="008B23B1" w:rsidP="008B23B1">
      <w:pPr>
        <w:jc w:val="both"/>
      </w:pPr>
    </w:p>
    <w:p w14:paraId="0D11C028" w14:textId="77F94AF8" w:rsidR="008B23B1" w:rsidRDefault="00CF477E" w:rsidP="008B23B1">
      <w:pPr>
        <w:jc w:val="both"/>
      </w:pPr>
      <w:r>
        <w:t>T</w:t>
      </w:r>
      <w:r w:rsidR="008B23B1">
        <w:t>he following observations can be made:</w:t>
      </w:r>
    </w:p>
    <w:p w14:paraId="7D0579DF" w14:textId="77777777" w:rsidR="008B23B1" w:rsidRDefault="008B23B1" w:rsidP="008B23B1">
      <w:pPr>
        <w:jc w:val="both"/>
      </w:pPr>
    </w:p>
    <w:p w14:paraId="724FCACC" w14:textId="57B5F108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5A0BF1">
        <w:rPr>
          <w:b/>
          <w:bCs/>
          <w:i/>
          <w:iCs/>
        </w:rPr>
        <w:t>2</w:t>
      </w:r>
      <w:r>
        <w:rPr>
          <w:b/>
          <w:bCs/>
          <w:i/>
          <w:iCs/>
        </w:rPr>
        <w:t>: Operators test laboratories might not have all the requirements to join the Rel-18 AC lab alignment activity</w:t>
      </w:r>
      <w:r w:rsidR="00CF477E">
        <w:rPr>
          <w:b/>
          <w:bCs/>
          <w:i/>
          <w:iCs/>
        </w:rPr>
        <w:t xml:space="preserve"> and therefore to the performance measurement campaign</w:t>
      </w:r>
    </w:p>
    <w:p w14:paraId="7A23EFF6" w14:textId="77777777" w:rsidR="008B23B1" w:rsidRDefault="008B23B1" w:rsidP="008B23B1">
      <w:pPr>
        <w:jc w:val="both"/>
        <w:rPr>
          <w:b/>
          <w:bCs/>
          <w:i/>
          <w:iCs/>
        </w:rPr>
      </w:pPr>
    </w:p>
    <w:p w14:paraId="4FB9BA4F" w14:textId="6B462682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5A0BF1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Nevertheless, operators should be able to take part to the </w:t>
      </w:r>
      <w:r w:rsidR="00CF477E">
        <w:rPr>
          <w:b/>
          <w:bCs/>
          <w:i/>
          <w:iCs/>
        </w:rPr>
        <w:t xml:space="preserve">performance measurement campaign </w:t>
      </w:r>
      <w:proofErr w:type="gramStart"/>
      <w:r>
        <w:rPr>
          <w:b/>
          <w:bCs/>
          <w:i/>
          <w:iCs/>
        </w:rPr>
        <w:t>in order to</w:t>
      </w:r>
      <w:proofErr w:type="gramEnd"/>
      <w:r>
        <w:rPr>
          <w:b/>
          <w:bCs/>
          <w:i/>
          <w:iCs/>
        </w:rPr>
        <w:t xml:space="preserve"> have a more balanced contribution </w:t>
      </w:r>
      <w:r w:rsidR="00CF477E">
        <w:rPr>
          <w:b/>
          <w:bCs/>
          <w:i/>
          <w:iCs/>
        </w:rPr>
        <w:t>between the involved parties</w:t>
      </w:r>
    </w:p>
    <w:p w14:paraId="6A24A2EA" w14:textId="1A8AD482" w:rsidR="00CF1EBC" w:rsidRDefault="00CF1EBC" w:rsidP="008B23B1">
      <w:pPr>
        <w:jc w:val="both"/>
        <w:rPr>
          <w:b/>
          <w:bCs/>
          <w:i/>
          <w:iCs/>
        </w:rPr>
      </w:pPr>
    </w:p>
    <w:p w14:paraId="472BB221" w14:textId="6097F05B" w:rsidR="00CF477E" w:rsidRDefault="00CF477E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Observation 4: </w:t>
      </w:r>
      <w:r w:rsidRPr="00CF477E">
        <w:rPr>
          <w:b/>
          <w:bCs/>
          <w:i/>
          <w:iCs/>
        </w:rPr>
        <w:t xml:space="preserve">Contribution to the </w:t>
      </w:r>
      <w:r>
        <w:rPr>
          <w:b/>
          <w:bCs/>
          <w:i/>
          <w:iCs/>
        </w:rPr>
        <w:t xml:space="preserve">performance measurement campaign </w:t>
      </w:r>
      <w:r w:rsidRPr="00CF477E">
        <w:rPr>
          <w:b/>
          <w:bCs/>
          <w:i/>
          <w:iCs/>
        </w:rPr>
        <w:t xml:space="preserve">can be also in terms of </w:t>
      </w:r>
      <w:r>
        <w:rPr>
          <w:b/>
          <w:bCs/>
          <w:i/>
          <w:iCs/>
        </w:rPr>
        <w:t>devices</w:t>
      </w:r>
      <w:r w:rsidRPr="00CF477E">
        <w:rPr>
          <w:b/>
          <w:bCs/>
          <w:i/>
          <w:iCs/>
        </w:rPr>
        <w:t xml:space="preserve"> provisioning</w:t>
      </w:r>
    </w:p>
    <w:p w14:paraId="04CEEB17" w14:textId="77777777" w:rsidR="00CF477E" w:rsidRDefault="00CF477E" w:rsidP="008B23B1">
      <w:pPr>
        <w:jc w:val="both"/>
        <w:rPr>
          <w:b/>
          <w:bCs/>
          <w:i/>
          <w:iCs/>
        </w:rPr>
      </w:pPr>
    </w:p>
    <w:p w14:paraId="609BA35C" w14:textId="4EA7F7F6" w:rsidR="00163E2B" w:rsidRPr="00163E2B" w:rsidRDefault="00163E2B" w:rsidP="008B23B1">
      <w:pPr>
        <w:jc w:val="both"/>
      </w:pPr>
      <w:r w:rsidRPr="00163E2B">
        <w:t>Based on the observation</w:t>
      </w:r>
      <w:r w:rsidR="006575ED">
        <w:t>s</w:t>
      </w:r>
      <w:r w:rsidRPr="00163E2B">
        <w:t xml:space="preserve"> above, </w:t>
      </w:r>
      <w:r w:rsidR="00CF477E">
        <w:t>the following proposal is formulated</w:t>
      </w:r>
      <w:r w:rsidRPr="00163E2B">
        <w:t>:</w:t>
      </w:r>
    </w:p>
    <w:p w14:paraId="7D28F71B" w14:textId="345A6495" w:rsidR="00163E2B" w:rsidRPr="00163E2B" w:rsidRDefault="00163E2B" w:rsidP="008B23B1">
      <w:pPr>
        <w:jc w:val="both"/>
      </w:pPr>
    </w:p>
    <w:p w14:paraId="41B7306D" w14:textId="10A0B48D" w:rsidR="00163E2B" w:rsidRDefault="00163E2B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1: </w:t>
      </w:r>
      <w:r w:rsidR="006575ED">
        <w:rPr>
          <w:b/>
          <w:bCs/>
          <w:i/>
          <w:iCs/>
        </w:rPr>
        <w:t xml:space="preserve">Update the working procedure for the </w:t>
      </w:r>
      <w:r w:rsidR="006575ED" w:rsidRPr="006575ED">
        <w:rPr>
          <w:b/>
          <w:bCs/>
          <w:i/>
          <w:iCs/>
        </w:rPr>
        <w:t xml:space="preserve">TRP TRS </w:t>
      </w:r>
      <w:r w:rsidR="006575ED">
        <w:rPr>
          <w:b/>
          <w:bCs/>
          <w:i/>
          <w:iCs/>
        </w:rPr>
        <w:t>p</w:t>
      </w:r>
      <w:r w:rsidR="006575ED" w:rsidRPr="006575ED">
        <w:rPr>
          <w:b/>
          <w:bCs/>
          <w:i/>
          <w:iCs/>
        </w:rPr>
        <w:t xml:space="preserve">erformance </w:t>
      </w:r>
      <w:r w:rsidR="006575ED">
        <w:rPr>
          <w:b/>
          <w:bCs/>
          <w:i/>
          <w:iCs/>
        </w:rPr>
        <w:t>t</w:t>
      </w:r>
      <w:r w:rsidR="006575ED" w:rsidRPr="006575ED">
        <w:rPr>
          <w:b/>
          <w:bCs/>
          <w:i/>
          <w:iCs/>
        </w:rPr>
        <w:t xml:space="preserve">est </w:t>
      </w:r>
      <w:r w:rsidR="006575ED">
        <w:rPr>
          <w:b/>
          <w:bCs/>
          <w:i/>
          <w:iCs/>
        </w:rPr>
        <w:t>c</w:t>
      </w:r>
      <w:r w:rsidR="006575ED" w:rsidRPr="006575ED">
        <w:rPr>
          <w:b/>
          <w:bCs/>
          <w:i/>
          <w:iCs/>
        </w:rPr>
        <w:t>ampaign</w:t>
      </w:r>
      <w:r w:rsidR="006575ED">
        <w:rPr>
          <w:b/>
          <w:bCs/>
          <w:i/>
          <w:iCs/>
        </w:rPr>
        <w:t xml:space="preserve"> as follows</w:t>
      </w:r>
      <w:r w:rsidR="00330964">
        <w:rPr>
          <w:b/>
          <w:bCs/>
          <w:i/>
          <w:iCs/>
        </w:rPr>
        <w:t xml:space="preserve"> (red text)</w:t>
      </w:r>
      <w:r w:rsidR="006575ED">
        <w:rPr>
          <w:b/>
          <w:bCs/>
          <w:i/>
          <w:iCs/>
        </w:rPr>
        <w:t>:</w:t>
      </w:r>
    </w:p>
    <w:p w14:paraId="64FF95D4" w14:textId="0AD16ECB" w:rsidR="00330964" w:rsidRDefault="00330964" w:rsidP="008B23B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338427" wp14:editId="1F9410E1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6076950" cy="1574800"/>
                <wp:effectExtent l="0" t="0" r="19050" b="2540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D705C" id="Rettangolo 11" o:spid="_x0000_s1026" style="position:absolute;margin-left:0;margin-top:6.25pt;width:478.5pt;height:124pt;z-index:2516807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" filled="f" strokecolor="black [3213]" strokeweight=".5pt">
                <w10:wrap anchorx="margin"/>
              </v:rect>
            </w:pict>
          </mc:Fallback>
        </mc:AlternateContent>
      </w:r>
    </w:p>
    <w:p w14:paraId="35F43BD6" w14:textId="70DD71AB" w:rsidR="00330964" w:rsidRPr="00CE575C" w:rsidRDefault="00330964" w:rsidP="00330964">
      <w:pPr>
        <w:numPr>
          <w:ilvl w:val="0"/>
          <w:numId w:val="12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Commercial Device (Smartphone) selection criteria for TRP TRS Performance Test Campaign:</w:t>
      </w:r>
    </w:p>
    <w:p w14:paraId="75A853C3" w14:textId="1A482DD7" w:rsidR="00330964" w:rsidRPr="00CE575C" w:rsidRDefault="00330964" w:rsidP="00330964">
      <w:pPr>
        <w:numPr>
          <w:ilvl w:val="1"/>
          <w:numId w:val="12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 </w:t>
      </w:r>
    </w:p>
    <w:p w14:paraId="10B1BEE3" w14:textId="5ECAF548" w:rsidR="00330964" w:rsidRPr="00330964" w:rsidRDefault="00330964" w:rsidP="00330964">
      <w:pPr>
        <w:numPr>
          <w:ilvl w:val="0"/>
          <w:numId w:val="12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>Devices provisioning:</w:t>
      </w:r>
    </w:p>
    <w:p w14:paraId="5D677FA5" w14:textId="3F6F6891" w:rsidR="00330964" w:rsidRPr="00330964" w:rsidRDefault="00CF477E" w:rsidP="00330964">
      <w:pPr>
        <w:numPr>
          <w:ilvl w:val="1"/>
          <w:numId w:val="12"/>
        </w:numPr>
        <w:spacing w:after="100"/>
        <w:rPr>
          <w:rFonts w:eastAsia="Malgun Gothic"/>
          <w:color w:val="FF0000"/>
        </w:rPr>
      </w:pPr>
      <w:r>
        <w:rPr>
          <w:rFonts w:eastAsia="Malgun Gothic"/>
          <w:color w:val="FF0000"/>
        </w:rPr>
        <w:t xml:space="preserve">Any </w:t>
      </w:r>
      <w:r w:rsidR="00803633">
        <w:rPr>
          <w:rFonts w:eastAsia="Malgun Gothic"/>
          <w:color w:val="FF0000"/>
        </w:rPr>
        <w:t>3GPP</w:t>
      </w:r>
      <w:r>
        <w:rPr>
          <w:rFonts w:eastAsia="Malgun Gothic"/>
          <w:color w:val="FF0000"/>
        </w:rPr>
        <w:t xml:space="preserve"> member can provide d</w:t>
      </w:r>
      <w:r w:rsidR="00330964" w:rsidRPr="00330964">
        <w:rPr>
          <w:rFonts w:eastAsia="Malgun Gothic"/>
          <w:color w:val="FF0000"/>
        </w:rPr>
        <w:t>evices to the selected labs</w:t>
      </w:r>
    </w:p>
    <w:p w14:paraId="0053D763" w14:textId="1D806187" w:rsidR="00330964" w:rsidRPr="00330964" w:rsidRDefault="00330964" w:rsidP="00330964">
      <w:pPr>
        <w:numPr>
          <w:ilvl w:val="1"/>
          <w:numId w:val="12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 xml:space="preserve">Logistical aspects for devices provisioning </w:t>
      </w:r>
      <w:r w:rsidR="00CF477E">
        <w:rPr>
          <w:rFonts w:eastAsia="Malgun Gothic"/>
          <w:color w:val="FF0000"/>
        </w:rPr>
        <w:t>to the labs are TBD</w:t>
      </w:r>
    </w:p>
    <w:p w14:paraId="24300518" w14:textId="6FEAEC28" w:rsidR="00330964" w:rsidRDefault="00330964" w:rsidP="00330964">
      <w:pPr>
        <w:numPr>
          <w:ilvl w:val="0"/>
          <w:numId w:val="12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Test results submitting:</w:t>
      </w:r>
    </w:p>
    <w:p w14:paraId="145AF545" w14:textId="31F808B9" w:rsidR="00330964" w:rsidRPr="00CE575C" w:rsidRDefault="00330964" w:rsidP="00330964">
      <w:pPr>
        <w:numPr>
          <w:ilvl w:val="1"/>
          <w:numId w:val="12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</w:p>
    <w:p w14:paraId="73F194C8" w14:textId="5AA3E028" w:rsidR="000354C8" w:rsidRPr="000354C8" w:rsidRDefault="000354C8" w:rsidP="00B3332F">
      <w:pPr>
        <w:pStyle w:val="Titolo2"/>
        <w:ind w:left="567" w:hanging="567"/>
      </w:pPr>
      <w:r>
        <w:t>2.</w:t>
      </w:r>
      <w:r w:rsidR="002429D2">
        <w:t>2</w:t>
      </w:r>
      <w:r>
        <w:tab/>
      </w:r>
      <w:r w:rsidR="00A52828">
        <w:t>Start of</w:t>
      </w:r>
      <w:r w:rsidR="00AE7958">
        <w:t xml:space="preserve"> the measurements campaign</w:t>
      </w:r>
    </w:p>
    <w:p w14:paraId="1B86FB1D" w14:textId="4EE4583B" w:rsidR="00E026C3" w:rsidRDefault="002429D2" w:rsidP="00E026C3">
      <w:pPr>
        <w:jc w:val="both"/>
      </w:pPr>
      <w:r>
        <w:t xml:space="preserve">In relation to the timeline, </w:t>
      </w:r>
      <w:r w:rsidR="00330964">
        <w:t>the following</w:t>
      </w:r>
      <w:r w:rsidR="004D68F9">
        <w:t xml:space="preserve"> </w:t>
      </w:r>
      <w:r>
        <w:t xml:space="preserve">agreement was reached in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[5]</w:t>
      </w:r>
      <w:r>
        <w:fldChar w:fldCharType="end"/>
      </w:r>
      <w:r>
        <w:t xml:space="preserve"> </w:t>
      </w:r>
      <w:r w:rsidR="004D68F9">
        <w:t>(relevant text highlighted in yellow)</w:t>
      </w:r>
      <w:r w:rsidR="00E026C3">
        <w:t>:</w:t>
      </w:r>
    </w:p>
    <w:p w14:paraId="245C3F82" w14:textId="3088BB46" w:rsidR="00E026C3" w:rsidRDefault="00E026C3" w:rsidP="00E026C3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50D236" wp14:editId="529D50A9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6076950" cy="1187450"/>
                <wp:effectExtent l="0" t="0" r="19050" b="1270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187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B18F9" id="Rettangolo 2" o:spid="_x0000_s1026" style="position:absolute;margin-left:0;margin-top:6.5pt;width:478.5pt;height:93.5pt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01FD2C02" w14:textId="77777777" w:rsidR="00E026C3" w:rsidRPr="00B7176A" w:rsidRDefault="00E026C3" w:rsidP="00E026C3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 xml:space="preserve">Issue 4-1-2: Timeline and workplan for Rel-18 AC lab alignment activity </w:t>
      </w:r>
    </w:p>
    <w:p w14:paraId="688DEAAB" w14:textId="77777777" w:rsidR="00E026C3" w:rsidRPr="00B7176A" w:rsidRDefault="00E026C3" w:rsidP="00E026C3">
      <w:pPr>
        <w:spacing w:after="120"/>
        <w:rPr>
          <w:rFonts w:eastAsia="SimSun"/>
          <w:szCs w:val="24"/>
        </w:rPr>
      </w:pPr>
      <w:r w:rsidRPr="00B7176A">
        <w:rPr>
          <w:rFonts w:eastAsia="SimSun"/>
          <w:szCs w:val="24"/>
        </w:rPr>
        <w:t>Agreement:</w:t>
      </w:r>
    </w:p>
    <w:p w14:paraId="277086D4" w14:textId="77777777" w:rsidR="00E026C3" w:rsidRPr="00DC64EC" w:rsidRDefault="00E026C3" w:rsidP="00E026C3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RAN4 should provide a schedule for </w:t>
      </w:r>
      <w:r w:rsidRPr="00E026C3">
        <w:rPr>
          <w:rFonts w:eastAsia="SimSun"/>
          <w:szCs w:val="24"/>
        </w:rPr>
        <w:t xml:space="preserve">AC lab alignment, RC lab alignment, RC and AC harmonization and </w:t>
      </w:r>
      <w:r w:rsidRPr="00DC64EC">
        <w:rPr>
          <w:rFonts w:eastAsia="SimSun"/>
          <w:szCs w:val="24"/>
          <w:highlight w:val="yellow"/>
        </w:rPr>
        <w:t>performance test campaigns based on the current progress of Rel-18 TRP TRS WI.</w:t>
      </w:r>
    </w:p>
    <w:p w14:paraId="22F1424B" w14:textId="77777777" w:rsidR="00E026C3" w:rsidRPr="00DC64EC" w:rsidRDefault="00E026C3" w:rsidP="00E026C3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After RAN4#107 meeting, WI rapporteur will with work with all the volunteer test labs to figure out a practical timeline to organize the activities, which would be shared in RAN4 reflector.  </w:t>
      </w:r>
    </w:p>
    <w:p w14:paraId="1C88F178" w14:textId="75617038" w:rsidR="00E026C3" w:rsidRDefault="00E026C3" w:rsidP="00E026C3">
      <w:pPr>
        <w:rPr>
          <w:b/>
          <w:u w:val="single"/>
          <w:lang w:eastAsia="ko-KR"/>
        </w:rPr>
      </w:pPr>
    </w:p>
    <w:p w14:paraId="1ED4B717" w14:textId="460392C3" w:rsidR="002429D2" w:rsidRPr="00DC64EC" w:rsidRDefault="002429D2" w:rsidP="002429D2">
      <w:pPr>
        <w:jc w:val="both"/>
        <w:rPr>
          <w:rFonts w:eastAsia="SimSun"/>
          <w:szCs w:val="24"/>
          <w:highlight w:val="yellow"/>
        </w:rPr>
      </w:pPr>
      <w:r>
        <w:t xml:space="preserve">In </w:t>
      </w:r>
      <w:proofErr w:type="gramStart"/>
      <w:r>
        <w:t>addition</w:t>
      </w:r>
      <w:proofErr w:type="gramEnd"/>
      <w:r>
        <w:t xml:space="preserve">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[5]</w:t>
      </w:r>
      <w:r>
        <w:fldChar w:fldCharType="end"/>
      </w:r>
      <w:r>
        <w:t>:</w:t>
      </w:r>
      <w:r w:rsidRPr="00DC64EC">
        <w:rPr>
          <w:rFonts w:eastAsia="SimSun"/>
          <w:szCs w:val="24"/>
          <w:highlight w:val="yellow"/>
        </w:rPr>
        <w:t xml:space="preserve"> </w:t>
      </w:r>
    </w:p>
    <w:p w14:paraId="6180A780" w14:textId="77777777" w:rsidR="002429D2" w:rsidRDefault="002429D2" w:rsidP="002429D2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BC6AFE" wp14:editId="556162D2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1C2245" id="Rettangolo 1" o:spid="_x0000_s1026" style="position:absolute;margin-left:427.3pt;margin-top:8.75pt;width:478.5pt;height:1in;z-index:2516848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1FA6B18B" w14:textId="77777777" w:rsidR="002429D2" w:rsidRPr="00B7176A" w:rsidRDefault="002429D2" w:rsidP="002429D2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58F5E561" w14:textId="77777777" w:rsidR="002429D2" w:rsidRPr="00B7176A" w:rsidRDefault="002429D2" w:rsidP="002429D2">
      <w:r w:rsidRPr="00B7176A">
        <w:t>Agreements:</w:t>
      </w:r>
    </w:p>
    <w:p w14:paraId="6C6DA9CE" w14:textId="77777777" w:rsidR="002429D2" w:rsidRPr="00A13FB9" w:rsidRDefault="002429D2" w:rsidP="002429D2">
      <w:pPr>
        <w:pStyle w:val="Paragrafoelenco"/>
        <w:numPr>
          <w:ilvl w:val="0"/>
          <w:numId w:val="5"/>
        </w:numPr>
        <w:spacing w:line="240" w:lineRule="auto"/>
        <w:contextualSpacing w:val="0"/>
        <w:rPr>
          <w:highlight w:val="yellow"/>
        </w:rPr>
      </w:pPr>
      <w:r w:rsidRPr="00A13FB9">
        <w:rPr>
          <w:highlight w:val="yellow"/>
        </w:rPr>
        <w:t xml:space="preserve">RAN4 further discuss how to </w:t>
      </w:r>
      <w:proofErr w:type="gramStart"/>
      <w:r w:rsidRPr="00A13FB9">
        <w:rPr>
          <w:highlight w:val="yellow"/>
        </w:rPr>
        <w:t>disclosed</w:t>
      </w:r>
      <w:proofErr w:type="gramEnd"/>
      <w:r w:rsidRPr="00A13FB9">
        <w:rPr>
          <w:highlight w:val="yellow"/>
        </w:rPr>
        <w:t xml:space="preserve"> UE information (and thresholds) for Rel-18 TRP TRS requirement work</w:t>
      </w:r>
    </w:p>
    <w:p w14:paraId="46182F6F" w14:textId="77777777" w:rsidR="002429D2" w:rsidRPr="00A13FB9" w:rsidRDefault="002429D2" w:rsidP="002429D2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A13FB9">
        <w:t>Encourage operator test labs to join Rel-18 AC lab alignment activity and performance measurement campaign</w:t>
      </w:r>
    </w:p>
    <w:p w14:paraId="28E088DF" w14:textId="77777777" w:rsidR="002429D2" w:rsidRDefault="002429D2" w:rsidP="002429D2">
      <w:pPr>
        <w:jc w:val="both"/>
      </w:pPr>
    </w:p>
    <w:p w14:paraId="48EF9ACB" w14:textId="77777777" w:rsidR="002429D2" w:rsidRDefault="002429D2" w:rsidP="002429D2">
      <w:pPr>
        <w:jc w:val="both"/>
      </w:pPr>
    </w:p>
    <w:p w14:paraId="2B123809" w14:textId="21694B2F" w:rsidR="002429D2" w:rsidRDefault="002429D2" w:rsidP="002429D2">
      <w:pPr>
        <w:jc w:val="both"/>
      </w:pPr>
      <w:r>
        <w:t>The following observations can be made:</w:t>
      </w:r>
    </w:p>
    <w:p w14:paraId="35162839" w14:textId="77777777" w:rsidR="005D30A1" w:rsidRDefault="005D30A1" w:rsidP="005D30A1">
      <w:pPr>
        <w:jc w:val="both"/>
      </w:pPr>
    </w:p>
    <w:p w14:paraId="2E11E4E8" w14:textId="0300FCF2" w:rsidR="005D30A1" w:rsidRDefault="005D30A1" w:rsidP="005D30A1">
      <w:pPr>
        <w:jc w:val="both"/>
        <w:rPr>
          <w:b/>
          <w:bCs/>
          <w:i/>
          <w:iCs/>
        </w:rPr>
      </w:pPr>
      <w:r w:rsidRPr="009923B4">
        <w:rPr>
          <w:b/>
          <w:bCs/>
          <w:i/>
          <w:iCs/>
        </w:rPr>
        <w:t xml:space="preserve">Observation </w:t>
      </w:r>
      <w:r w:rsidR="00A13FB9">
        <w:rPr>
          <w:b/>
          <w:bCs/>
          <w:i/>
          <w:iCs/>
        </w:rPr>
        <w:t>5</w:t>
      </w:r>
      <w:r w:rsidRPr="009923B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Timeline and schedule of the performance test campaign </w:t>
      </w:r>
      <w:proofErr w:type="gramStart"/>
      <w:r>
        <w:rPr>
          <w:b/>
          <w:bCs/>
          <w:i/>
          <w:iCs/>
        </w:rPr>
        <w:t>has to</w:t>
      </w:r>
      <w:proofErr w:type="gramEnd"/>
      <w:r>
        <w:rPr>
          <w:b/>
          <w:bCs/>
          <w:i/>
          <w:iCs/>
        </w:rPr>
        <w:t xml:space="preserve"> be finalized by RAN4</w:t>
      </w:r>
    </w:p>
    <w:p w14:paraId="57F491DA" w14:textId="5C8C4309" w:rsidR="007408F0" w:rsidRDefault="007408F0" w:rsidP="005D30A1">
      <w:pPr>
        <w:jc w:val="both"/>
        <w:rPr>
          <w:b/>
          <w:bCs/>
          <w:i/>
          <w:iCs/>
        </w:rPr>
      </w:pPr>
    </w:p>
    <w:p w14:paraId="0BF4A995" w14:textId="25B52198" w:rsidR="007408F0" w:rsidRDefault="007408F0" w:rsidP="005D30A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6: There are still several open points (</w:t>
      </w:r>
      <w:r w:rsidR="00525511">
        <w:rPr>
          <w:b/>
          <w:bCs/>
          <w:i/>
          <w:iCs/>
        </w:rPr>
        <w:t>e</w:t>
      </w:r>
      <w:r>
        <w:rPr>
          <w:b/>
          <w:bCs/>
          <w:i/>
          <w:iCs/>
        </w:rPr>
        <w:t>.</w:t>
      </w:r>
      <w:r w:rsidR="00525511">
        <w:rPr>
          <w:b/>
          <w:bCs/>
          <w:i/>
          <w:iCs/>
        </w:rPr>
        <w:t>g</w:t>
      </w:r>
      <w:r>
        <w:rPr>
          <w:b/>
          <w:bCs/>
          <w:i/>
          <w:iCs/>
        </w:rPr>
        <w:t>.</w:t>
      </w:r>
      <w:r w:rsidR="00525511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laboratory alignment activity, device provisioning, device information disclosure and related thresholds, etc.) that need to be </w:t>
      </w:r>
      <w:r w:rsidR="00525511">
        <w:rPr>
          <w:b/>
          <w:bCs/>
          <w:i/>
          <w:iCs/>
        </w:rPr>
        <w:t>addressed</w:t>
      </w:r>
      <w:r>
        <w:rPr>
          <w:b/>
          <w:bCs/>
          <w:i/>
          <w:iCs/>
        </w:rPr>
        <w:t xml:space="preserve"> </w:t>
      </w:r>
      <w:r w:rsidR="00525511">
        <w:rPr>
          <w:b/>
          <w:bCs/>
          <w:i/>
          <w:iCs/>
        </w:rPr>
        <w:t xml:space="preserve">and closed </w:t>
      </w:r>
      <w:r>
        <w:rPr>
          <w:b/>
          <w:bCs/>
          <w:i/>
          <w:iCs/>
        </w:rPr>
        <w:t>before proceeding with the performance test campaign</w:t>
      </w:r>
    </w:p>
    <w:p w14:paraId="7F8755B8" w14:textId="77777777" w:rsidR="005D30A1" w:rsidRDefault="005D30A1" w:rsidP="005D30A1">
      <w:pPr>
        <w:jc w:val="both"/>
        <w:rPr>
          <w:b/>
          <w:bCs/>
          <w:i/>
          <w:iCs/>
        </w:rPr>
      </w:pPr>
    </w:p>
    <w:p w14:paraId="754428C5" w14:textId="75E36213" w:rsidR="00AE7958" w:rsidRPr="00AE7958" w:rsidRDefault="005A0BF1" w:rsidP="005D30A1">
      <w:pPr>
        <w:jc w:val="both"/>
      </w:pPr>
      <w:r>
        <w:t xml:space="preserve">Considering the observation above, </w:t>
      </w:r>
      <w:r w:rsidR="00525511">
        <w:t>the following proposal is formulated</w:t>
      </w:r>
      <w:r w:rsidR="00AE7958" w:rsidRPr="00AE7958">
        <w:t>:</w:t>
      </w:r>
    </w:p>
    <w:p w14:paraId="29205A16" w14:textId="77777777" w:rsidR="00AE7958" w:rsidRDefault="00AE7958" w:rsidP="005D30A1">
      <w:pPr>
        <w:jc w:val="both"/>
        <w:rPr>
          <w:b/>
          <w:bCs/>
          <w:i/>
          <w:iCs/>
        </w:rPr>
      </w:pPr>
    </w:p>
    <w:p w14:paraId="4B2EA3DA" w14:textId="5707F7A3" w:rsidR="00E026C3" w:rsidRDefault="00AE6015" w:rsidP="00C41EB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2: The performance test campaign can start only when the laboratories alignment activity will be completed (i.e., after the confirmation of</w:t>
      </w:r>
      <w:r w:rsidRPr="00EA310A">
        <w:rPr>
          <w:b/>
          <w:bCs/>
          <w:i/>
          <w:iCs/>
        </w:rPr>
        <w:t xml:space="preserve"> the alignment</w:t>
      </w:r>
      <w:r>
        <w:rPr>
          <w:b/>
          <w:bCs/>
          <w:i/>
          <w:iCs/>
        </w:rPr>
        <w:t>, including eventual</w:t>
      </w:r>
      <w:r w:rsidRPr="00EA310A">
        <w:rPr>
          <w:b/>
          <w:bCs/>
          <w:i/>
          <w:iCs/>
        </w:rPr>
        <w:t xml:space="preserve"> late submission results</w:t>
      </w:r>
      <w:r>
        <w:rPr>
          <w:b/>
          <w:bCs/>
          <w:i/>
          <w:iCs/>
        </w:rPr>
        <w:t>) and all the related open points (e.g., device provisioning, device information disclosure, related thresholds definition, etc.) will be solved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02D67F51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 xml:space="preserve">This contribution proposes an update of the working procedure for </w:t>
      </w:r>
      <w:r w:rsidR="001D6E3F" w:rsidRPr="001D6E3F">
        <w:rPr>
          <w:lang w:val="en-US"/>
        </w:rPr>
        <w:t xml:space="preserve">TRP TRS </w:t>
      </w:r>
      <w:r w:rsidR="001D6E3F">
        <w:rPr>
          <w:lang w:val="en-US"/>
        </w:rPr>
        <w:t>p</w:t>
      </w:r>
      <w:r w:rsidR="001D6E3F" w:rsidRPr="001D6E3F">
        <w:rPr>
          <w:lang w:val="en-US"/>
        </w:rPr>
        <w:t xml:space="preserve">erformance </w:t>
      </w:r>
      <w:r w:rsidR="001D6E3F">
        <w:rPr>
          <w:lang w:val="en-US"/>
        </w:rPr>
        <w:t>t</w:t>
      </w:r>
      <w:r w:rsidR="001D6E3F" w:rsidRPr="001D6E3F">
        <w:rPr>
          <w:lang w:val="en-US"/>
        </w:rPr>
        <w:t xml:space="preserve">est </w:t>
      </w:r>
      <w:r w:rsidR="001D6E3F">
        <w:rPr>
          <w:lang w:val="en-US"/>
        </w:rPr>
        <w:t>c</w:t>
      </w:r>
      <w:r w:rsidR="001D6E3F" w:rsidRPr="001D6E3F">
        <w:rPr>
          <w:lang w:val="en-US"/>
        </w:rPr>
        <w:t>ampaign</w:t>
      </w:r>
      <w:r w:rsidR="001D6E3F">
        <w:rPr>
          <w:lang w:val="en-US"/>
        </w:rPr>
        <w:t xml:space="preserve"> aiming at its improvement.</w:t>
      </w:r>
      <w:r w:rsidR="00B17762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79DF018A" w14:textId="7B4B1766" w:rsidR="00525511" w:rsidRDefault="00525511" w:rsidP="00B6628C">
      <w:pPr>
        <w:jc w:val="both"/>
        <w:rPr>
          <w:lang w:val="en-US"/>
        </w:rPr>
      </w:pPr>
    </w:p>
    <w:p w14:paraId="0C06E20A" w14:textId="77777777" w:rsidR="00525511" w:rsidRDefault="00525511" w:rsidP="0052551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1: Update the working procedure for the </w:t>
      </w:r>
      <w:r w:rsidRPr="006575ED">
        <w:rPr>
          <w:b/>
          <w:bCs/>
          <w:i/>
          <w:iCs/>
        </w:rPr>
        <w:t xml:space="preserve">TRP TRS </w:t>
      </w:r>
      <w:r>
        <w:rPr>
          <w:b/>
          <w:bCs/>
          <w:i/>
          <w:iCs/>
        </w:rPr>
        <w:t>p</w:t>
      </w:r>
      <w:r w:rsidRPr="006575ED">
        <w:rPr>
          <w:b/>
          <w:bCs/>
          <w:i/>
          <w:iCs/>
        </w:rPr>
        <w:t xml:space="preserve">erformance </w:t>
      </w:r>
      <w:r>
        <w:rPr>
          <w:b/>
          <w:bCs/>
          <w:i/>
          <w:iCs/>
        </w:rPr>
        <w:t>t</w:t>
      </w:r>
      <w:r w:rsidRPr="006575ED">
        <w:rPr>
          <w:b/>
          <w:bCs/>
          <w:i/>
          <w:iCs/>
        </w:rPr>
        <w:t xml:space="preserve">est </w:t>
      </w:r>
      <w:r>
        <w:rPr>
          <w:b/>
          <w:bCs/>
          <w:i/>
          <w:iCs/>
        </w:rPr>
        <w:t>c</w:t>
      </w:r>
      <w:r w:rsidRPr="006575ED">
        <w:rPr>
          <w:b/>
          <w:bCs/>
          <w:i/>
          <w:iCs/>
        </w:rPr>
        <w:t>ampaign</w:t>
      </w:r>
      <w:r>
        <w:rPr>
          <w:b/>
          <w:bCs/>
          <w:i/>
          <w:iCs/>
        </w:rPr>
        <w:t xml:space="preserve"> as follows (red text):</w:t>
      </w:r>
    </w:p>
    <w:p w14:paraId="7F1A5B1E" w14:textId="77777777" w:rsidR="00525511" w:rsidRDefault="00525511" w:rsidP="0052551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517F63" wp14:editId="3990A52C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6076950" cy="1574800"/>
                <wp:effectExtent l="0" t="0" r="1905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507A9" id="Rettangolo 3" o:spid="_x0000_s1026" style="position:absolute;margin-left:0;margin-top:6.25pt;width:478.5pt;height:124pt;z-index:2516869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" filled="f" strokecolor="black [3213]" strokeweight=".5pt">
                <w10:wrap anchorx="margin"/>
              </v:rect>
            </w:pict>
          </mc:Fallback>
        </mc:AlternateContent>
      </w:r>
    </w:p>
    <w:p w14:paraId="312684A9" w14:textId="77777777" w:rsidR="00525511" w:rsidRPr="00CE575C" w:rsidRDefault="00525511" w:rsidP="00525511">
      <w:pPr>
        <w:numPr>
          <w:ilvl w:val="0"/>
          <w:numId w:val="14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Commercial Device (Smartphone) selection criteria for TRP TRS Performance Test Campaign:</w:t>
      </w:r>
    </w:p>
    <w:p w14:paraId="2DBC1D7D" w14:textId="77777777" w:rsidR="00525511" w:rsidRPr="00CE575C" w:rsidRDefault="00525511" w:rsidP="00525511">
      <w:pPr>
        <w:numPr>
          <w:ilvl w:val="1"/>
          <w:numId w:val="14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 </w:t>
      </w:r>
    </w:p>
    <w:p w14:paraId="24C412F0" w14:textId="77777777" w:rsidR="00525511" w:rsidRPr="00330964" w:rsidRDefault="00525511" w:rsidP="00525511">
      <w:pPr>
        <w:numPr>
          <w:ilvl w:val="0"/>
          <w:numId w:val="14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>Devices provisioning:</w:t>
      </w:r>
    </w:p>
    <w:p w14:paraId="11174274" w14:textId="4D7777FB" w:rsidR="00525511" w:rsidRPr="00330964" w:rsidRDefault="00525511" w:rsidP="00525511">
      <w:pPr>
        <w:numPr>
          <w:ilvl w:val="1"/>
          <w:numId w:val="14"/>
        </w:numPr>
        <w:spacing w:after="100"/>
        <w:rPr>
          <w:rFonts w:eastAsia="Malgun Gothic"/>
          <w:color w:val="FF0000"/>
        </w:rPr>
      </w:pPr>
      <w:r>
        <w:rPr>
          <w:rFonts w:eastAsia="Malgun Gothic"/>
          <w:color w:val="FF0000"/>
        </w:rPr>
        <w:t xml:space="preserve">Any </w:t>
      </w:r>
      <w:r w:rsidR="00803633">
        <w:rPr>
          <w:rFonts w:eastAsia="Malgun Gothic"/>
          <w:color w:val="FF0000"/>
        </w:rPr>
        <w:t>3GPP</w:t>
      </w:r>
      <w:r>
        <w:rPr>
          <w:rFonts w:eastAsia="Malgun Gothic"/>
          <w:color w:val="FF0000"/>
        </w:rPr>
        <w:t xml:space="preserve"> member can provide d</w:t>
      </w:r>
      <w:r w:rsidRPr="00330964">
        <w:rPr>
          <w:rFonts w:eastAsia="Malgun Gothic"/>
          <w:color w:val="FF0000"/>
        </w:rPr>
        <w:t>evices to the selected labs</w:t>
      </w:r>
    </w:p>
    <w:p w14:paraId="445D17A2" w14:textId="77777777" w:rsidR="00525511" w:rsidRPr="00330964" w:rsidRDefault="00525511" w:rsidP="00525511">
      <w:pPr>
        <w:numPr>
          <w:ilvl w:val="1"/>
          <w:numId w:val="14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 xml:space="preserve">Logistical aspects for devices provisioning </w:t>
      </w:r>
      <w:r>
        <w:rPr>
          <w:rFonts w:eastAsia="Malgun Gothic"/>
          <w:color w:val="FF0000"/>
        </w:rPr>
        <w:t>to the labs are TBD</w:t>
      </w:r>
    </w:p>
    <w:p w14:paraId="4260843C" w14:textId="77777777" w:rsidR="00525511" w:rsidRDefault="00525511" w:rsidP="00525511">
      <w:pPr>
        <w:numPr>
          <w:ilvl w:val="0"/>
          <w:numId w:val="14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Test results submitting:</w:t>
      </w:r>
    </w:p>
    <w:p w14:paraId="0BBDB83C" w14:textId="77777777" w:rsidR="00525511" w:rsidRPr="00CE575C" w:rsidRDefault="00525511" w:rsidP="00525511">
      <w:pPr>
        <w:numPr>
          <w:ilvl w:val="1"/>
          <w:numId w:val="14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</w:p>
    <w:p w14:paraId="0ACD962D" w14:textId="32103B6B" w:rsidR="00525511" w:rsidRDefault="00525511" w:rsidP="00B6628C">
      <w:pPr>
        <w:jc w:val="both"/>
        <w:rPr>
          <w:lang w:val="en-US"/>
        </w:rPr>
      </w:pPr>
    </w:p>
    <w:p w14:paraId="0B0FC0DB" w14:textId="6122FE3F" w:rsidR="00525511" w:rsidRDefault="00525511" w:rsidP="0052551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2: The performance test campaign can start only when the laboratories alignment activity will be completed (i.e., after the confirmation of</w:t>
      </w:r>
      <w:r w:rsidRPr="00EA310A">
        <w:rPr>
          <w:b/>
          <w:bCs/>
          <w:i/>
          <w:iCs/>
        </w:rPr>
        <w:t xml:space="preserve"> the alignment</w:t>
      </w:r>
      <w:r>
        <w:rPr>
          <w:b/>
          <w:bCs/>
          <w:i/>
          <w:iCs/>
        </w:rPr>
        <w:t>, including eventual</w:t>
      </w:r>
      <w:r w:rsidRPr="00EA310A">
        <w:rPr>
          <w:b/>
          <w:bCs/>
          <w:i/>
          <w:iCs/>
        </w:rPr>
        <w:t xml:space="preserve"> late submission results</w:t>
      </w:r>
      <w:r>
        <w:rPr>
          <w:b/>
          <w:bCs/>
          <w:i/>
          <w:iCs/>
        </w:rPr>
        <w:t>) and all the related open points (e.g., device provisioning, device information disclosure</w:t>
      </w:r>
      <w:r w:rsidR="00AE6015">
        <w:rPr>
          <w:b/>
          <w:bCs/>
          <w:i/>
          <w:iCs/>
        </w:rPr>
        <w:t xml:space="preserve">, </w:t>
      </w:r>
      <w:r>
        <w:rPr>
          <w:b/>
          <w:bCs/>
          <w:i/>
          <w:iCs/>
        </w:rPr>
        <w:t>related thresholds</w:t>
      </w:r>
      <w:r w:rsidR="00AE6015">
        <w:rPr>
          <w:b/>
          <w:bCs/>
          <w:i/>
          <w:iCs/>
        </w:rPr>
        <w:t xml:space="preserve"> definition</w:t>
      </w:r>
      <w:r>
        <w:rPr>
          <w:b/>
          <w:bCs/>
          <w:i/>
          <w:iCs/>
        </w:rPr>
        <w:t>, etc.) will be solved</w:t>
      </w: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79429B79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1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1"/>
    </w:p>
    <w:p w14:paraId="14D85FEB" w14:textId="19C1B3E2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2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2"/>
    </w:p>
    <w:p w14:paraId="3161CA2E" w14:textId="304B23D6" w:rsidR="00F24A01" w:rsidRDefault="007D3A27">
      <w:pPr>
        <w:numPr>
          <w:ilvl w:val="0"/>
          <w:numId w:val="2"/>
        </w:numPr>
        <w:rPr>
          <w:bCs/>
          <w:lang w:val="en-US"/>
        </w:rPr>
      </w:pPr>
      <w:bookmarkStart w:id="3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Working procedure for Rel-18 TRP TRS requirements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RAN4#106, February 2023</w:t>
      </w:r>
      <w:bookmarkEnd w:id="3"/>
    </w:p>
    <w:p w14:paraId="66DA8277" w14:textId="7E02D3A0" w:rsidR="00F414C8" w:rsidRDefault="00F414C8">
      <w:pPr>
        <w:numPr>
          <w:ilvl w:val="0"/>
          <w:numId w:val="2"/>
        </w:numPr>
        <w:rPr>
          <w:bCs/>
          <w:lang w:val="en-US"/>
        </w:rPr>
      </w:pPr>
      <w:bookmarkStart w:id="4" w:name="_Ref142480188"/>
      <w:r w:rsidRPr="00F414C8">
        <w:rPr>
          <w:bCs/>
          <w:lang w:val="en-US"/>
        </w:rPr>
        <w:t>R4-2305907</w:t>
      </w:r>
      <w:r>
        <w:rPr>
          <w:bCs/>
          <w:lang w:val="en-US"/>
        </w:rPr>
        <w:t>,</w:t>
      </w:r>
      <w:r w:rsidRPr="00F414C8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F414C8">
        <w:rPr>
          <w:bCs/>
          <w:lang w:val="en-US"/>
        </w:rPr>
        <w:t>Updated Working procedure for Rel-18 TRP TRS requirements</w:t>
      </w:r>
      <w:r>
        <w:rPr>
          <w:bCs/>
          <w:lang w:val="en-US"/>
        </w:rPr>
        <w:t>”, vivo, 3GPP RAN4#106bis-e, April 2023</w:t>
      </w:r>
      <w:bookmarkEnd w:id="4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5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5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00CA" w14:textId="77777777" w:rsidR="00BE77A4" w:rsidRDefault="00BE77A4">
      <w:r>
        <w:separator/>
      </w:r>
    </w:p>
  </w:endnote>
  <w:endnote w:type="continuationSeparator" w:id="0">
    <w:p w14:paraId="5D53A27B" w14:textId="77777777" w:rsidR="00BE77A4" w:rsidRDefault="00BE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E870" w14:textId="77777777" w:rsidR="00BE77A4" w:rsidRDefault="00BE77A4">
      <w:r>
        <w:separator/>
      </w:r>
    </w:p>
  </w:footnote>
  <w:footnote w:type="continuationSeparator" w:id="0">
    <w:p w14:paraId="0C29E51C" w14:textId="77777777" w:rsidR="00BE77A4" w:rsidRDefault="00BE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0"/>
  </w:num>
  <w:num w:numId="2" w16cid:durableId="1705518965">
    <w:abstractNumId w:val="12"/>
  </w:num>
  <w:num w:numId="3" w16cid:durableId="2051763066">
    <w:abstractNumId w:val="8"/>
  </w:num>
  <w:num w:numId="4" w16cid:durableId="1991249041">
    <w:abstractNumId w:val="6"/>
  </w:num>
  <w:num w:numId="5" w16cid:durableId="352537797">
    <w:abstractNumId w:val="13"/>
  </w:num>
  <w:num w:numId="6" w16cid:durableId="186599049">
    <w:abstractNumId w:val="4"/>
  </w:num>
  <w:num w:numId="7" w16cid:durableId="968826592">
    <w:abstractNumId w:val="7"/>
  </w:num>
  <w:num w:numId="8" w16cid:durableId="924919361">
    <w:abstractNumId w:val="5"/>
  </w:num>
  <w:num w:numId="9" w16cid:durableId="406151186">
    <w:abstractNumId w:val="9"/>
  </w:num>
  <w:num w:numId="10" w16cid:durableId="1476946514">
    <w:abstractNumId w:val="3"/>
  </w:num>
  <w:num w:numId="11" w16cid:durableId="1343508945">
    <w:abstractNumId w:val="1"/>
  </w:num>
  <w:num w:numId="12" w16cid:durableId="1965649837">
    <w:abstractNumId w:val="10"/>
  </w:num>
  <w:num w:numId="13" w16cid:durableId="126123337">
    <w:abstractNumId w:val="11"/>
  </w:num>
  <w:num w:numId="14" w16cid:durableId="75035343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C7244"/>
    <w:rsid w:val="000D0064"/>
    <w:rsid w:val="000D2BDD"/>
    <w:rsid w:val="000D58AB"/>
    <w:rsid w:val="000D58DD"/>
    <w:rsid w:val="000E098D"/>
    <w:rsid w:val="000F2CDB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6E3F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24B7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47A2"/>
    <w:rsid w:val="00236083"/>
    <w:rsid w:val="00237FB3"/>
    <w:rsid w:val="00242670"/>
    <w:rsid w:val="002429D2"/>
    <w:rsid w:val="00247926"/>
    <w:rsid w:val="00251005"/>
    <w:rsid w:val="00255B0B"/>
    <w:rsid w:val="0026148D"/>
    <w:rsid w:val="002675F0"/>
    <w:rsid w:val="00270EBD"/>
    <w:rsid w:val="00271456"/>
    <w:rsid w:val="0027423A"/>
    <w:rsid w:val="00274289"/>
    <w:rsid w:val="00275CA0"/>
    <w:rsid w:val="00276EE4"/>
    <w:rsid w:val="00282CEE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F0E54"/>
    <w:rsid w:val="002F1F47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1E8B"/>
    <w:rsid w:val="00322C1C"/>
    <w:rsid w:val="00323B17"/>
    <w:rsid w:val="003255A0"/>
    <w:rsid w:val="00330964"/>
    <w:rsid w:val="00331C00"/>
    <w:rsid w:val="003322CC"/>
    <w:rsid w:val="0033337A"/>
    <w:rsid w:val="00333C88"/>
    <w:rsid w:val="00335709"/>
    <w:rsid w:val="003378AE"/>
    <w:rsid w:val="00340356"/>
    <w:rsid w:val="0034052F"/>
    <w:rsid w:val="00340838"/>
    <w:rsid w:val="003420C9"/>
    <w:rsid w:val="0034395E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46FD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44C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5511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BF1"/>
    <w:rsid w:val="005A4164"/>
    <w:rsid w:val="005A5986"/>
    <w:rsid w:val="005A5D1C"/>
    <w:rsid w:val="005C5712"/>
    <w:rsid w:val="005C590C"/>
    <w:rsid w:val="005C5EAF"/>
    <w:rsid w:val="005C65C5"/>
    <w:rsid w:val="005C68F0"/>
    <w:rsid w:val="005C7AB1"/>
    <w:rsid w:val="005D0294"/>
    <w:rsid w:val="005D1B39"/>
    <w:rsid w:val="005D2E01"/>
    <w:rsid w:val="005D30A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5ED"/>
    <w:rsid w:val="00657892"/>
    <w:rsid w:val="0066115B"/>
    <w:rsid w:val="00661381"/>
    <w:rsid w:val="00663AE0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97A03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3082"/>
    <w:rsid w:val="007D330C"/>
    <w:rsid w:val="007D3A27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3633"/>
    <w:rsid w:val="0080488F"/>
    <w:rsid w:val="00805D2E"/>
    <w:rsid w:val="008108A5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4795"/>
    <w:rsid w:val="008A6E42"/>
    <w:rsid w:val="008A7036"/>
    <w:rsid w:val="008B23B1"/>
    <w:rsid w:val="008B39B0"/>
    <w:rsid w:val="008B3F5A"/>
    <w:rsid w:val="008C022D"/>
    <w:rsid w:val="008C06C2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4AEF"/>
    <w:rsid w:val="0095507C"/>
    <w:rsid w:val="0095603D"/>
    <w:rsid w:val="009572B5"/>
    <w:rsid w:val="00957DE8"/>
    <w:rsid w:val="00957F31"/>
    <w:rsid w:val="009632C0"/>
    <w:rsid w:val="009633B2"/>
    <w:rsid w:val="0096388D"/>
    <w:rsid w:val="009714C8"/>
    <w:rsid w:val="00973E16"/>
    <w:rsid w:val="009754AC"/>
    <w:rsid w:val="009761EF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96DD3"/>
    <w:rsid w:val="00AA14FB"/>
    <w:rsid w:val="00AA1E5C"/>
    <w:rsid w:val="00AA5962"/>
    <w:rsid w:val="00AB0E32"/>
    <w:rsid w:val="00AB1731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E77A4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1EB0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D118E"/>
    <w:rsid w:val="00CD1C7F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2F80"/>
    <w:rsid w:val="00EA310A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1311"/>
    <w:rsid w:val="00F22EC7"/>
    <w:rsid w:val="00F23EEA"/>
    <w:rsid w:val="00F24A01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7625"/>
    <w:rsid w:val="00FA77A1"/>
    <w:rsid w:val="00FB03C5"/>
    <w:rsid w:val="00FB6061"/>
    <w:rsid w:val="00FC0A0F"/>
    <w:rsid w:val="00FC1192"/>
    <w:rsid w:val="00FC1F33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919</Words>
  <Characters>5525</Characters>
  <Application>Microsoft Office Word</Application>
  <DocSecurity>0</DocSecurity>
  <Lines>46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6432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51</cp:revision>
  <cp:lastPrinted>2019-02-25T14:05:00Z</cp:lastPrinted>
  <dcterms:created xsi:type="dcterms:W3CDTF">2023-08-09T10:54:00Z</dcterms:created>
  <dcterms:modified xsi:type="dcterms:W3CDTF">2023-08-11T20:00:00Z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